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A720E" w14:textId="77777777" w:rsidR="00725748" w:rsidRDefault="00725748" w:rsidP="00725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ROSYNGARDYN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25B67BCC" w14:textId="77777777" w:rsidR="00725748" w:rsidRDefault="00725748" w:rsidP="00725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Aberchurch</w:t>
      </w:r>
      <w:proofErr w:type="spellEnd"/>
      <w:r>
        <w:rPr>
          <w:rFonts w:cs="Times New Roman"/>
          <w:szCs w:val="24"/>
        </w:rPr>
        <w:t>, London. Bladesmith.</w:t>
      </w:r>
    </w:p>
    <w:p w14:paraId="64B80C7C" w14:textId="77777777" w:rsidR="00725748" w:rsidRDefault="00725748" w:rsidP="00725748">
      <w:pPr>
        <w:pStyle w:val="NoSpacing"/>
        <w:rPr>
          <w:rFonts w:cs="Times New Roman"/>
          <w:szCs w:val="24"/>
        </w:rPr>
      </w:pPr>
    </w:p>
    <w:p w14:paraId="03C3E6EA" w14:textId="77777777" w:rsidR="00725748" w:rsidRDefault="00725748" w:rsidP="00725748">
      <w:pPr>
        <w:pStyle w:val="NoSpacing"/>
        <w:rPr>
          <w:rFonts w:cs="Times New Roman"/>
          <w:szCs w:val="24"/>
        </w:rPr>
      </w:pPr>
    </w:p>
    <w:p w14:paraId="0D7E47C6" w14:textId="77777777" w:rsidR="00725748" w:rsidRDefault="00725748" w:rsidP="00725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John de Vere, Earl of Oxford(q.v.), brought a plaint of debt against him.</w:t>
      </w:r>
    </w:p>
    <w:p w14:paraId="40942336" w14:textId="77777777" w:rsidR="00725748" w:rsidRDefault="00725748" w:rsidP="00725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0E17B5DF" w14:textId="77777777" w:rsidR="00725748" w:rsidRDefault="00725748" w:rsidP="00725748">
      <w:pPr>
        <w:pStyle w:val="NoSpacing"/>
        <w:rPr>
          <w:rFonts w:cs="Times New Roman"/>
          <w:szCs w:val="24"/>
        </w:rPr>
      </w:pPr>
    </w:p>
    <w:p w14:paraId="3EA8EB07" w14:textId="77777777" w:rsidR="00725748" w:rsidRDefault="00725748" w:rsidP="00725748">
      <w:pPr>
        <w:pStyle w:val="NoSpacing"/>
        <w:rPr>
          <w:rFonts w:cs="Times New Roman"/>
          <w:szCs w:val="24"/>
        </w:rPr>
      </w:pPr>
    </w:p>
    <w:p w14:paraId="714D3C2A" w14:textId="77777777" w:rsidR="00725748" w:rsidRDefault="00725748" w:rsidP="00725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April 2023</w:t>
      </w:r>
    </w:p>
    <w:p w14:paraId="4C6982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A209" w14:textId="77777777" w:rsidR="00725748" w:rsidRDefault="00725748" w:rsidP="009139A6">
      <w:r>
        <w:separator/>
      </w:r>
    </w:p>
  </w:endnote>
  <w:endnote w:type="continuationSeparator" w:id="0">
    <w:p w14:paraId="60FC3D5C" w14:textId="77777777" w:rsidR="00725748" w:rsidRDefault="007257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31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93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5C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2D5AB" w14:textId="77777777" w:rsidR="00725748" w:rsidRDefault="00725748" w:rsidP="009139A6">
      <w:r>
        <w:separator/>
      </w:r>
    </w:p>
  </w:footnote>
  <w:footnote w:type="continuationSeparator" w:id="0">
    <w:p w14:paraId="13ED3D1F" w14:textId="77777777" w:rsidR="00725748" w:rsidRDefault="007257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1C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B9C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9E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48"/>
    <w:rsid w:val="000666E0"/>
    <w:rsid w:val="002510B7"/>
    <w:rsid w:val="005C130B"/>
    <w:rsid w:val="0072574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67D84"/>
  <w15:chartTrackingRefBased/>
  <w15:docId w15:val="{37A619BD-E654-4317-8753-EB4302C5D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57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2023-04-11T10:04:00Z</dcterms:created>
  <dcterms:modified xsi:type="dcterms:W3CDTF">2023-04-11T10:06:00Z</dcterms:modified>
</cp:coreProperties>
</file>